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2918D" w14:textId="77777777" w:rsidR="00B33FF3" w:rsidRDefault="00B33FF3" w:rsidP="00B33F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KNYGHT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7A6ADC2" w14:textId="77777777" w:rsidR="00B33FF3" w:rsidRDefault="00B33FF3" w:rsidP="00B33F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Doncaster, West Riding of Yorkshire. Yeoman.</w:t>
      </w:r>
    </w:p>
    <w:p w14:paraId="6064B5A7" w14:textId="77777777" w:rsidR="00B33FF3" w:rsidRDefault="00B33FF3" w:rsidP="00B33FF3">
      <w:pPr>
        <w:rPr>
          <w:rFonts w:ascii="Times New Roman" w:hAnsi="Times New Roman" w:cs="Times New Roman"/>
        </w:rPr>
      </w:pPr>
    </w:p>
    <w:p w14:paraId="1299C121" w14:textId="77777777" w:rsidR="00B33FF3" w:rsidRDefault="00B33FF3" w:rsidP="00B33FF3">
      <w:pPr>
        <w:rPr>
          <w:rFonts w:ascii="Times New Roman" w:hAnsi="Times New Roman" w:cs="Times New Roman"/>
        </w:rPr>
      </w:pPr>
    </w:p>
    <w:p w14:paraId="2F92D353" w14:textId="77777777" w:rsidR="00B33FF3" w:rsidRDefault="00B33FF3" w:rsidP="00B33F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Yole</w:t>
      </w:r>
      <w:proofErr w:type="spellEnd"/>
      <w:r>
        <w:rPr>
          <w:rFonts w:ascii="Times New Roman" w:hAnsi="Times New Roman" w:cs="Times New Roman"/>
        </w:rPr>
        <w:t>, clerk(q.v.), brought a plaint of debt against him, Henry Elland</w:t>
      </w:r>
    </w:p>
    <w:p w14:paraId="2EC1E3CE" w14:textId="77777777" w:rsidR="00B33FF3" w:rsidRDefault="00B33FF3" w:rsidP="00B33F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Basford(q.v.), John Dunham of </w:t>
      </w:r>
      <w:proofErr w:type="spellStart"/>
      <w:r>
        <w:rPr>
          <w:rFonts w:ascii="Times New Roman" w:hAnsi="Times New Roman" w:cs="Times New Roman"/>
        </w:rPr>
        <w:t>Darleton</w:t>
      </w:r>
      <w:proofErr w:type="spellEnd"/>
      <w:r>
        <w:rPr>
          <w:rFonts w:ascii="Times New Roman" w:hAnsi="Times New Roman" w:cs="Times New Roman"/>
        </w:rPr>
        <w:t xml:space="preserve">, Nottinghamshire(q.v.), </w:t>
      </w:r>
    </w:p>
    <w:p w14:paraId="5F4D28B4" w14:textId="77777777" w:rsidR="00B33FF3" w:rsidRDefault="00B33FF3" w:rsidP="00B33FF3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Jenkynson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Loversall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Wyelet</w:t>
      </w:r>
      <w:proofErr w:type="spellEnd"/>
      <w:r>
        <w:rPr>
          <w:rFonts w:ascii="Times New Roman" w:hAnsi="Times New Roman" w:cs="Times New Roman"/>
        </w:rPr>
        <w:t xml:space="preserve"> of Nottingham(q.v.).</w:t>
      </w:r>
    </w:p>
    <w:p w14:paraId="2E1F7D8C" w14:textId="77777777" w:rsidR="00B33FF3" w:rsidRDefault="00B33FF3" w:rsidP="00B33F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203CE1" w14:textId="77777777" w:rsidR="00B33FF3" w:rsidRDefault="00B33FF3" w:rsidP="00B33FF3">
      <w:pPr>
        <w:rPr>
          <w:rFonts w:ascii="Times New Roman" w:hAnsi="Times New Roman" w:cs="Times New Roman"/>
        </w:rPr>
      </w:pPr>
    </w:p>
    <w:p w14:paraId="34CC2F1F" w14:textId="77777777" w:rsidR="00B33FF3" w:rsidRDefault="00B33FF3" w:rsidP="00B33FF3">
      <w:pPr>
        <w:rPr>
          <w:rFonts w:ascii="Times New Roman" w:hAnsi="Times New Roman" w:cs="Times New Roman"/>
        </w:rPr>
      </w:pPr>
    </w:p>
    <w:p w14:paraId="1838989F" w14:textId="77777777" w:rsidR="00B33FF3" w:rsidRDefault="00B33FF3" w:rsidP="00B33F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May 2019</w:t>
      </w:r>
    </w:p>
    <w:p w14:paraId="068B282B" w14:textId="77777777" w:rsidR="006B2F86" w:rsidRPr="00E71FC3" w:rsidRDefault="00B33F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55BB" w14:textId="77777777" w:rsidR="00B33FF3" w:rsidRDefault="00B33FF3" w:rsidP="00E71FC3">
      <w:r>
        <w:separator/>
      </w:r>
    </w:p>
  </w:endnote>
  <w:endnote w:type="continuationSeparator" w:id="0">
    <w:p w14:paraId="2416C85B" w14:textId="77777777" w:rsidR="00B33FF3" w:rsidRDefault="00B33F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C81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0A4B5" w14:textId="77777777" w:rsidR="00B33FF3" w:rsidRDefault="00B33FF3" w:rsidP="00E71FC3">
      <w:r>
        <w:separator/>
      </w:r>
    </w:p>
  </w:footnote>
  <w:footnote w:type="continuationSeparator" w:id="0">
    <w:p w14:paraId="761096BF" w14:textId="77777777" w:rsidR="00B33FF3" w:rsidRDefault="00B33F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FF3"/>
    <w:rsid w:val="001A7C09"/>
    <w:rsid w:val="00577BD5"/>
    <w:rsid w:val="00656CBA"/>
    <w:rsid w:val="006A1F77"/>
    <w:rsid w:val="00733BE7"/>
    <w:rsid w:val="00AB52E8"/>
    <w:rsid w:val="00B16D3F"/>
    <w:rsid w:val="00B33FF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ED821"/>
  <w15:chartTrackingRefBased/>
  <w15:docId w15:val="{148F78A9-BA65-4EE3-9755-F2BDDC202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FF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33F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2019-06-09T18:59:00Z</dcterms:created>
  <dcterms:modified xsi:type="dcterms:W3CDTF">2019-06-09T19:00:00Z</dcterms:modified>
</cp:coreProperties>
</file>